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91" w:rsidRPr="003146A9" w:rsidRDefault="00810791" w:rsidP="00C90DFC">
      <w:pPr>
        <w:tabs>
          <w:tab w:val="left" w:pos="709"/>
        </w:tabs>
        <w:jc w:val="center"/>
        <w:rPr>
          <w:b/>
          <w:sz w:val="28"/>
          <w:szCs w:val="28"/>
        </w:rPr>
      </w:pPr>
      <w:r w:rsidRPr="003146A9">
        <w:rPr>
          <w:b/>
          <w:sz w:val="28"/>
          <w:szCs w:val="28"/>
        </w:rPr>
        <w:t>Красноярский край</w:t>
      </w:r>
    </w:p>
    <w:p w:rsidR="00810791" w:rsidRPr="0002025C" w:rsidRDefault="00810791" w:rsidP="00504A7B">
      <w:pPr>
        <w:pStyle w:val="Heading1"/>
        <w:rPr>
          <w:sz w:val="16"/>
          <w:szCs w:val="16"/>
          <w:lang w:val="ru-RU"/>
        </w:rPr>
      </w:pPr>
    </w:p>
    <w:p w:rsidR="00810791" w:rsidRPr="003F553F" w:rsidRDefault="00810791" w:rsidP="003F553F">
      <w:pPr>
        <w:pStyle w:val="Heading1"/>
        <w:rPr>
          <w:lang w:val="ru-RU"/>
        </w:rPr>
      </w:pPr>
      <w:r w:rsidRPr="007E14DB">
        <w:rPr>
          <w:noProof/>
          <w:sz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4pt;height:65.4pt;visibility:visible">
            <v:imagedata r:id="rId5" o:title=""/>
          </v:shape>
        </w:pict>
      </w:r>
    </w:p>
    <w:p w:rsidR="00810791" w:rsidRPr="002E629C" w:rsidRDefault="00810791" w:rsidP="00504A7B">
      <w:pPr>
        <w:rPr>
          <w:sz w:val="16"/>
          <w:szCs w:val="16"/>
        </w:rPr>
      </w:pPr>
    </w:p>
    <w:p w:rsidR="00810791" w:rsidRPr="005D6246" w:rsidRDefault="00810791" w:rsidP="00504A7B">
      <w:pPr>
        <w:pStyle w:val="Heading1"/>
        <w:rPr>
          <w:rFonts w:ascii="Bookman Old Style" w:hAnsi="Bookman Old Style"/>
          <w:lang w:val="ru-RU"/>
        </w:rPr>
      </w:pPr>
      <w:r w:rsidRPr="005D6246">
        <w:rPr>
          <w:rFonts w:ascii="Bookman Old Style" w:hAnsi="Bookman Old Style"/>
          <w:lang w:val="ru-RU"/>
        </w:rPr>
        <w:t>Дивногорский городской Совет</w:t>
      </w:r>
      <w:r>
        <w:rPr>
          <w:rFonts w:ascii="Bookman Old Style" w:hAnsi="Bookman Old Style"/>
          <w:lang w:val="ru-RU"/>
        </w:rPr>
        <w:t xml:space="preserve"> депутатов</w:t>
      </w:r>
    </w:p>
    <w:p w:rsidR="00810791" w:rsidRDefault="00810791" w:rsidP="002E629C">
      <w:pPr>
        <w:rPr>
          <w:sz w:val="10"/>
        </w:rPr>
      </w:pPr>
    </w:p>
    <w:p w:rsidR="00810791" w:rsidRPr="005D6246" w:rsidRDefault="00810791" w:rsidP="00504A7B">
      <w:pPr>
        <w:pStyle w:val="Heading1"/>
        <w:rPr>
          <w:rFonts w:ascii="Bookman Old Style" w:hAnsi="Bookman Old Style"/>
          <w:sz w:val="46"/>
          <w:lang w:val="ru-RU"/>
        </w:rPr>
      </w:pPr>
      <w:r w:rsidRPr="005D6246">
        <w:rPr>
          <w:rFonts w:ascii="Bookman Old Style" w:hAnsi="Bookman Old Style"/>
          <w:sz w:val="46"/>
          <w:lang w:val="ru-RU"/>
        </w:rPr>
        <w:t>Р Е Ш Е Н И Е</w:t>
      </w:r>
    </w:p>
    <w:p w:rsidR="00810791" w:rsidRPr="005D6246" w:rsidRDefault="00810791" w:rsidP="00504A7B">
      <w:pPr>
        <w:pStyle w:val="Heading1"/>
        <w:pBdr>
          <w:bottom w:val="dashDotStroked" w:sz="24" w:space="0" w:color="auto"/>
        </w:pBdr>
        <w:rPr>
          <w:noProof/>
          <w:sz w:val="16"/>
          <w:lang w:val="ru-RU"/>
        </w:rPr>
      </w:pP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  <w:t xml:space="preserve">           </w:t>
      </w:r>
    </w:p>
    <w:p w:rsidR="00810791" w:rsidRDefault="00810791" w:rsidP="00504A7B">
      <w:pPr>
        <w:pBdr>
          <w:bottom w:val="double" w:sz="4" w:space="1" w:color="auto"/>
        </w:pBdr>
        <w:rPr>
          <w:sz w:val="2"/>
        </w:rPr>
      </w:pPr>
    </w:p>
    <w:p w:rsidR="00810791" w:rsidRDefault="00810791" w:rsidP="00504A7B">
      <w:pPr>
        <w:pStyle w:val="Con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19.12.2017</w:t>
      </w:r>
      <w:r w:rsidRPr="00AE066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Pr="0002025C">
        <w:rPr>
          <w:rFonts w:ascii="Times New Roman" w:hAnsi="Times New Roman"/>
          <w:sz w:val="24"/>
          <w:szCs w:val="24"/>
        </w:rPr>
        <w:t>г. Дивногорск</w:t>
      </w:r>
      <w:r w:rsidRPr="00AE0662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E06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AE066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23-195-</w:t>
      </w:r>
      <w:r w:rsidRPr="00AE0662">
        <w:rPr>
          <w:rFonts w:ascii="Times New Roman" w:hAnsi="Times New Roman"/>
          <w:sz w:val="28"/>
          <w:szCs w:val="28"/>
        </w:rPr>
        <w:t>ГС</w:t>
      </w:r>
    </w:p>
    <w:p w:rsidR="00810791" w:rsidRDefault="00810791" w:rsidP="00971446">
      <w:pPr>
        <w:autoSpaceDE w:val="0"/>
        <w:autoSpaceDN w:val="0"/>
        <w:adjustRightInd w:val="0"/>
        <w:jc w:val="both"/>
      </w:pPr>
    </w:p>
    <w:p w:rsidR="00810791" w:rsidRPr="0002025C" w:rsidRDefault="00810791" w:rsidP="0097144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2025C">
        <w:rPr>
          <w:sz w:val="22"/>
          <w:szCs w:val="22"/>
        </w:rPr>
        <w:t>О передаче в безвозмездное пользование</w:t>
      </w:r>
    </w:p>
    <w:p w:rsidR="00810791" w:rsidRPr="0002025C" w:rsidRDefault="00810791" w:rsidP="0097144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2025C">
        <w:rPr>
          <w:sz w:val="22"/>
          <w:szCs w:val="22"/>
        </w:rPr>
        <w:t>муниципального имущества</w:t>
      </w:r>
    </w:p>
    <w:p w:rsidR="00810791" w:rsidRPr="0002025C" w:rsidRDefault="00810791" w:rsidP="009714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10791" w:rsidRDefault="00810791" w:rsidP="007E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7D4">
        <w:rPr>
          <w:sz w:val="28"/>
          <w:szCs w:val="28"/>
        </w:rPr>
        <w:t>В соответствии с пунктами 3, 33 части 1 статьи 16 Федерального закона                    от 06.10.2003 № 131-ФЗ «Об общих принципах организации местного самоуправления в Российской Федерации», пунктом 2 части 1 статьи</w:t>
      </w:r>
      <w:r>
        <w:rPr>
          <w:sz w:val="28"/>
          <w:szCs w:val="28"/>
        </w:rPr>
        <w:t xml:space="preserve">                 </w:t>
      </w:r>
      <w:r w:rsidRPr="003147D4">
        <w:rPr>
          <w:sz w:val="28"/>
          <w:szCs w:val="28"/>
        </w:rPr>
        <w:t xml:space="preserve"> 17.1 Федерального закона от 26.07.2006 № 135-ФЗ «О защите конкуренции», статьей 8, пунктом 2 части 1 статьи 16 Положения о порядке управления и распоряжения муниципальным имуществом муниципального образования город Дивногорск, утвержденного решением Дивногорского городского Совета депутатов от 24.03.2011 № 12-76-ГС, пунктами 1.2, 1.3, 1.4, 1.6, 2.2.2, 2.2.3, 2.2.4 Порядка заключения договоров в отношении муниципального имущества муниципального образования город Дивногорск, утвержденного решением Дивногорского городского Совета депутатов от 24.02.2011 </w:t>
      </w:r>
      <w:r>
        <w:rPr>
          <w:sz w:val="28"/>
          <w:szCs w:val="28"/>
        </w:rPr>
        <w:t xml:space="preserve">                      </w:t>
      </w:r>
      <w:r w:rsidRPr="003147D4">
        <w:rPr>
          <w:sz w:val="28"/>
          <w:szCs w:val="28"/>
        </w:rPr>
        <w:t xml:space="preserve">№ 11-69-ГС, статьей 26 Устава города Дивногорска, на основании обращения начальника Управления Судебного департамента в Красноярском крае </w:t>
      </w:r>
      <w:r>
        <w:rPr>
          <w:sz w:val="28"/>
          <w:szCs w:val="28"/>
        </w:rPr>
        <w:t xml:space="preserve">              </w:t>
      </w:r>
      <w:r w:rsidRPr="003147D4">
        <w:rPr>
          <w:sz w:val="28"/>
          <w:szCs w:val="28"/>
        </w:rPr>
        <w:t xml:space="preserve">А.В. Букарина от </w:t>
      </w:r>
      <w:r>
        <w:rPr>
          <w:sz w:val="28"/>
          <w:szCs w:val="28"/>
        </w:rPr>
        <w:t>14.11.2017 № 1-06/48</w:t>
      </w:r>
      <w:r w:rsidRPr="003147D4">
        <w:rPr>
          <w:sz w:val="28"/>
          <w:szCs w:val="28"/>
        </w:rPr>
        <w:t>18, Дивногорский городской</w:t>
      </w:r>
      <w:r>
        <w:rPr>
          <w:sz w:val="28"/>
          <w:szCs w:val="28"/>
        </w:rPr>
        <w:t xml:space="preserve">               </w:t>
      </w:r>
      <w:bookmarkStart w:id="0" w:name="_GoBack"/>
      <w:bookmarkEnd w:id="0"/>
      <w:r w:rsidRPr="003147D4">
        <w:rPr>
          <w:sz w:val="28"/>
          <w:szCs w:val="28"/>
        </w:rPr>
        <w:t xml:space="preserve"> Совет депутатов </w:t>
      </w:r>
      <w:r w:rsidRPr="000F5C74">
        <w:rPr>
          <w:b/>
          <w:sz w:val="28"/>
          <w:szCs w:val="28"/>
        </w:rPr>
        <w:t>РЕШИЛ:</w:t>
      </w:r>
    </w:p>
    <w:p w:rsidR="00810791" w:rsidRPr="003147D4" w:rsidRDefault="00810791" w:rsidP="007E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0791" w:rsidRDefault="00810791" w:rsidP="00971446">
      <w:pPr>
        <w:pStyle w:val="BodyText"/>
        <w:tabs>
          <w:tab w:val="left" w:pos="851"/>
          <w:tab w:val="left" w:pos="1134"/>
        </w:tabs>
        <w:spacing w:after="0"/>
        <w:jc w:val="both"/>
        <w:rPr>
          <w:sz w:val="28"/>
          <w:szCs w:val="28"/>
        </w:rPr>
      </w:pPr>
      <w:r w:rsidRPr="003147D4">
        <w:rPr>
          <w:sz w:val="28"/>
          <w:szCs w:val="28"/>
        </w:rPr>
        <w:tab/>
        <w:t xml:space="preserve">1. </w:t>
      </w:r>
      <w:r w:rsidRPr="003674C8">
        <w:rPr>
          <w:sz w:val="28"/>
          <w:szCs w:val="28"/>
        </w:rPr>
        <w:t>Передать  Управлению Судебного департамента в Красноярском крае (ОГРН 1032402947092) в безвозмездное пользование</w:t>
      </w:r>
      <w:r>
        <w:rPr>
          <w:sz w:val="28"/>
          <w:szCs w:val="28"/>
        </w:rPr>
        <w:t xml:space="preserve"> с </w:t>
      </w:r>
      <w:r w:rsidRPr="006D5435">
        <w:rPr>
          <w:sz w:val="28"/>
          <w:szCs w:val="28"/>
        </w:rPr>
        <w:t xml:space="preserve">01.01.2018, сроком на </w:t>
      </w:r>
      <w:r>
        <w:rPr>
          <w:sz w:val="28"/>
          <w:szCs w:val="28"/>
        </w:rPr>
        <w:t>1</w:t>
      </w:r>
      <w:r w:rsidRPr="006D5435">
        <w:rPr>
          <w:sz w:val="28"/>
          <w:szCs w:val="28"/>
        </w:rPr>
        <w:t xml:space="preserve"> (</w:t>
      </w:r>
      <w:r>
        <w:rPr>
          <w:sz w:val="28"/>
          <w:szCs w:val="28"/>
        </w:rPr>
        <w:t>один) год</w:t>
      </w:r>
      <w:r w:rsidRPr="006D5435">
        <w:rPr>
          <w:sz w:val="28"/>
          <w:szCs w:val="28"/>
        </w:rPr>
        <w:t>,</w:t>
      </w:r>
      <w:r w:rsidRPr="003674C8">
        <w:rPr>
          <w:sz w:val="28"/>
          <w:szCs w:val="28"/>
        </w:rPr>
        <w:t xml:space="preserve"> муниципальное имущество</w:t>
      </w:r>
      <w:r>
        <w:rPr>
          <w:sz w:val="28"/>
          <w:szCs w:val="28"/>
        </w:rPr>
        <w:t>:</w:t>
      </w:r>
      <w:r w:rsidRPr="003674C8">
        <w:rPr>
          <w:sz w:val="28"/>
          <w:szCs w:val="28"/>
        </w:rPr>
        <w:t xml:space="preserve"> комнаты № 4 (площадью </w:t>
      </w:r>
      <w:r>
        <w:rPr>
          <w:sz w:val="28"/>
          <w:szCs w:val="28"/>
        </w:rPr>
        <w:t xml:space="preserve">                 </w:t>
      </w:r>
      <w:r w:rsidRPr="003674C8">
        <w:rPr>
          <w:sz w:val="28"/>
          <w:szCs w:val="28"/>
        </w:rPr>
        <w:t xml:space="preserve">16,0 кв.м.), № 5 (площадью 15,8 кв.м.), № 6 (площадью 16,2 кв.м.), № 12 (площадью 15,2 кв.м.), № 13 (площадью 15,1 кв.м.), № 14 (площадью </w:t>
      </w:r>
      <w:r>
        <w:rPr>
          <w:sz w:val="28"/>
          <w:szCs w:val="28"/>
        </w:rPr>
        <w:t xml:space="preserve">                 </w:t>
      </w:r>
      <w:r w:rsidRPr="003674C8">
        <w:rPr>
          <w:sz w:val="28"/>
          <w:szCs w:val="28"/>
        </w:rPr>
        <w:t xml:space="preserve">16,0 кв.м.), № 15 (площадью 16,0 кв.м.), № 16 (площадью 16,0 кв.м.), № 17 (площадью 16,0 кв.м.), № 18 (площадью 16,0 кв.м.), № 19 (площадью 15,8 кв.м.), № 20 (площадью 16,0 кв.м.), </w:t>
      </w:r>
      <w:r>
        <w:rPr>
          <w:sz w:val="28"/>
          <w:szCs w:val="28"/>
        </w:rPr>
        <w:t>№</w:t>
      </w:r>
      <w:r w:rsidRPr="003674C8">
        <w:rPr>
          <w:sz w:val="28"/>
          <w:szCs w:val="28"/>
        </w:rPr>
        <w:t xml:space="preserve"> 21 (площадью 16,0 кв.м.), № 22 (площадью 19,3 кв.м.), № 23 (площадью 15,0 кв.м.), № 24 (площадью </w:t>
      </w:r>
      <w:r>
        <w:rPr>
          <w:sz w:val="28"/>
          <w:szCs w:val="28"/>
        </w:rPr>
        <w:t xml:space="preserve">                   </w:t>
      </w:r>
      <w:r w:rsidRPr="003674C8">
        <w:rPr>
          <w:sz w:val="28"/>
          <w:szCs w:val="28"/>
        </w:rPr>
        <w:t>2,0 кв.м.), № 25 (площадью 1,2 кв.м.),</w:t>
      </w:r>
      <w:r>
        <w:rPr>
          <w:sz w:val="28"/>
          <w:szCs w:val="28"/>
        </w:rPr>
        <w:t xml:space="preserve"> </w:t>
      </w:r>
      <w:r w:rsidRPr="003674C8">
        <w:rPr>
          <w:sz w:val="28"/>
          <w:szCs w:val="28"/>
        </w:rPr>
        <w:t xml:space="preserve">№ 26 (площадью 8,6 кв.м.), № 27 (площадью 3,0 кв.м.), № 28  (площадью 14,8 кв.м.), № 29 (площадью 6,8 кв.м.), № 30 (площадью 1,2 кв.м.), № 31 (площадью 11,7 кв.м.), № 32 (площадью </w:t>
      </w:r>
      <w:r>
        <w:rPr>
          <w:sz w:val="28"/>
          <w:szCs w:val="28"/>
        </w:rPr>
        <w:t xml:space="preserve">             </w:t>
      </w:r>
      <w:r w:rsidRPr="003674C8">
        <w:rPr>
          <w:sz w:val="28"/>
          <w:szCs w:val="28"/>
        </w:rPr>
        <w:t xml:space="preserve">11,5 кв.м.), № 33 (площадью 2,7 кв.м.), № 34 (площадью 47,9 кв.м.), № 35 (площадью 15,1 кв.м.), № 36 (площадью 31,8 кв.м.), № 37 (площадью </w:t>
      </w:r>
      <w:r>
        <w:rPr>
          <w:sz w:val="28"/>
          <w:szCs w:val="28"/>
        </w:rPr>
        <w:t xml:space="preserve">                 </w:t>
      </w:r>
      <w:r w:rsidRPr="003674C8">
        <w:rPr>
          <w:sz w:val="28"/>
          <w:szCs w:val="28"/>
        </w:rPr>
        <w:t>31,9 кв.м.), № 41 (площадью 31,2 кв.м.), № 42 (площадью 15,6 кв.м.), № 43 (площадью 16,4 кв</w:t>
      </w:r>
      <w:r>
        <w:rPr>
          <w:sz w:val="28"/>
          <w:szCs w:val="28"/>
        </w:rPr>
        <w:t xml:space="preserve">.м.) общей площадью 493,8 кв.м., расположенные </w:t>
      </w:r>
      <w:r w:rsidRPr="003674C8">
        <w:rPr>
          <w:sz w:val="28"/>
          <w:szCs w:val="28"/>
        </w:rPr>
        <w:t>на втором этаже в помещении по адресу: Красноярский край, г.</w:t>
      </w:r>
      <w:r>
        <w:rPr>
          <w:sz w:val="28"/>
          <w:szCs w:val="28"/>
        </w:rPr>
        <w:t xml:space="preserve"> </w:t>
      </w:r>
      <w:r w:rsidRPr="003674C8">
        <w:rPr>
          <w:sz w:val="28"/>
          <w:szCs w:val="28"/>
        </w:rPr>
        <w:t>Дивногорск,</w:t>
      </w:r>
      <w:r>
        <w:rPr>
          <w:sz w:val="28"/>
          <w:szCs w:val="28"/>
        </w:rPr>
        <w:t xml:space="preserve">                       </w:t>
      </w:r>
      <w:r w:rsidRPr="003674C8">
        <w:rPr>
          <w:sz w:val="28"/>
          <w:szCs w:val="28"/>
        </w:rPr>
        <w:t xml:space="preserve"> ул. Комсомольская, </w:t>
      </w:r>
      <w:r>
        <w:rPr>
          <w:sz w:val="28"/>
          <w:szCs w:val="28"/>
        </w:rPr>
        <w:t xml:space="preserve">д. </w:t>
      </w:r>
      <w:r w:rsidRPr="003674C8">
        <w:rPr>
          <w:sz w:val="28"/>
          <w:szCs w:val="28"/>
        </w:rPr>
        <w:t>2, пом. № 7</w:t>
      </w:r>
      <w:r>
        <w:rPr>
          <w:sz w:val="28"/>
          <w:szCs w:val="28"/>
        </w:rPr>
        <w:t xml:space="preserve">; комнаты </w:t>
      </w:r>
      <w:r w:rsidRPr="003674C8">
        <w:rPr>
          <w:sz w:val="28"/>
          <w:szCs w:val="28"/>
        </w:rPr>
        <w:t xml:space="preserve">№ 128 (площадью 16,2 кв.м.), </w:t>
      </w:r>
      <w:r>
        <w:rPr>
          <w:sz w:val="28"/>
          <w:szCs w:val="28"/>
        </w:rPr>
        <w:t xml:space="preserve">              </w:t>
      </w:r>
      <w:r w:rsidRPr="003674C8">
        <w:rPr>
          <w:sz w:val="28"/>
          <w:szCs w:val="28"/>
        </w:rPr>
        <w:t>№ 129 (площадью 16,0 кв.м.), общей площадью 32,2 кв.м. на третьем этаже в помещении по адресу: Красноярский край, г.</w:t>
      </w:r>
      <w:r>
        <w:rPr>
          <w:sz w:val="28"/>
          <w:szCs w:val="28"/>
        </w:rPr>
        <w:t xml:space="preserve"> </w:t>
      </w:r>
      <w:r w:rsidRPr="003674C8">
        <w:rPr>
          <w:sz w:val="28"/>
          <w:szCs w:val="28"/>
        </w:rPr>
        <w:t xml:space="preserve">Дивногорск, ул. Комсомольская, </w:t>
      </w:r>
      <w:r>
        <w:rPr>
          <w:sz w:val="28"/>
          <w:szCs w:val="28"/>
        </w:rPr>
        <w:t xml:space="preserve">   д. </w:t>
      </w:r>
      <w:r w:rsidRPr="003674C8">
        <w:rPr>
          <w:sz w:val="28"/>
          <w:szCs w:val="28"/>
        </w:rPr>
        <w:t>2, пом. № 2</w:t>
      </w:r>
      <w:r>
        <w:rPr>
          <w:sz w:val="28"/>
          <w:szCs w:val="28"/>
        </w:rPr>
        <w:t>,</w:t>
      </w:r>
      <w:r w:rsidRPr="003674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целевым назначением – для размещения Дивногорского городского суда. </w:t>
      </w:r>
    </w:p>
    <w:p w:rsidR="00810791" w:rsidRPr="003147D4" w:rsidRDefault="00810791" w:rsidP="00702956">
      <w:pPr>
        <w:pStyle w:val="BodyText"/>
        <w:tabs>
          <w:tab w:val="left" w:pos="851"/>
          <w:tab w:val="left" w:pos="1134"/>
        </w:tabs>
        <w:spacing w:after="0"/>
        <w:jc w:val="both"/>
        <w:rPr>
          <w:sz w:val="28"/>
          <w:szCs w:val="28"/>
        </w:rPr>
      </w:pPr>
      <w:r w:rsidRPr="003147D4">
        <w:rPr>
          <w:sz w:val="28"/>
          <w:szCs w:val="28"/>
        </w:rPr>
        <w:tab/>
        <w:t>2. Контроль за исполнением настоящего решения возложить на постоянную комиссию по экономической политике, бюджету, налогам и собственности (Заянчуковский А.В.).</w:t>
      </w:r>
    </w:p>
    <w:p w:rsidR="00810791" w:rsidRPr="003147D4" w:rsidRDefault="00810791" w:rsidP="00702956">
      <w:pPr>
        <w:tabs>
          <w:tab w:val="left" w:pos="-142"/>
          <w:tab w:val="left" w:pos="0"/>
          <w:tab w:val="left" w:pos="851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3147D4">
        <w:rPr>
          <w:sz w:val="28"/>
          <w:szCs w:val="28"/>
        </w:rPr>
        <w:tab/>
        <w:t xml:space="preserve">3. Настоящее решение вступает в силу со дня </w:t>
      </w:r>
      <w:r>
        <w:rPr>
          <w:sz w:val="28"/>
          <w:szCs w:val="28"/>
        </w:rPr>
        <w:t xml:space="preserve">его </w:t>
      </w:r>
      <w:r w:rsidRPr="003147D4">
        <w:rPr>
          <w:sz w:val="28"/>
          <w:szCs w:val="28"/>
        </w:rPr>
        <w:t>подписания.</w:t>
      </w:r>
    </w:p>
    <w:p w:rsidR="00810791" w:rsidRPr="003147D4" w:rsidRDefault="00810791" w:rsidP="006B5ED2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810791" w:rsidRDefault="00810791" w:rsidP="00A86B84">
      <w:pPr>
        <w:rPr>
          <w:sz w:val="28"/>
          <w:szCs w:val="28"/>
        </w:rPr>
      </w:pPr>
    </w:p>
    <w:p w:rsidR="00810791" w:rsidRPr="003147D4" w:rsidRDefault="00810791" w:rsidP="00A86B84">
      <w:pPr>
        <w:rPr>
          <w:sz w:val="28"/>
          <w:szCs w:val="28"/>
        </w:rPr>
      </w:pPr>
      <w:r w:rsidRPr="003147D4">
        <w:rPr>
          <w:sz w:val="28"/>
          <w:szCs w:val="28"/>
        </w:rPr>
        <w:t xml:space="preserve">Глава города                                                                   </w:t>
      </w:r>
      <w:r>
        <w:rPr>
          <w:sz w:val="28"/>
          <w:szCs w:val="28"/>
        </w:rPr>
        <w:t xml:space="preserve">  </w:t>
      </w:r>
      <w:r w:rsidRPr="003147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3147D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3147D4">
        <w:rPr>
          <w:sz w:val="28"/>
          <w:szCs w:val="28"/>
        </w:rPr>
        <w:t>Е.Е.Оль</w:t>
      </w:r>
    </w:p>
    <w:p w:rsidR="00810791" w:rsidRDefault="00810791" w:rsidP="003146A9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810791" w:rsidRPr="003147D4" w:rsidRDefault="00810791" w:rsidP="003146A9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3147D4">
        <w:rPr>
          <w:sz w:val="28"/>
          <w:szCs w:val="28"/>
        </w:rPr>
        <w:t xml:space="preserve">Председатель </w:t>
      </w:r>
    </w:p>
    <w:p w:rsidR="00810791" w:rsidRDefault="00810791" w:rsidP="00AA5145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3147D4">
        <w:rPr>
          <w:sz w:val="28"/>
          <w:szCs w:val="28"/>
        </w:rPr>
        <w:t xml:space="preserve">городского Совета депутатов  </w:t>
      </w:r>
      <w:r>
        <w:rPr>
          <w:sz w:val="28"/>
          <w:szCs w:val="28"/>
        </w:rPr>
        <w:t xml:space="preserve">  </w:t>
      </w:r>
      <w:r w:rsidRPr="003147D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</w:t>
      </w:r>
      <w:r w:rsidRPr="003147D4">
        <w:rPr>
          <w:sz w:val="28"/>
          <w:szCs w:val="28"/>
        </w:rPr>
        <w:t xml:space="preserve">Ю.И.Мурашов </w:t>
      </w: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p w:rsidR="00810791" w:rsidRDefault="00810791" w:rsidP="000F5C74">
      <w:pPr>
        <w:jc w:val="center"/>
        <w:rPr>
          <w:sz w:val="28"/>
          <w:szCs w:val="28"/>
        </w:rPr>
      </w:pPr>
    </w:p>
    <w:sectPr w:rsidR="00810791" w:rsidSect="003674C8">
      <w:pgSz w:w="11906" w:h="16838"/>
      <w:pgMar w:top="993" w:right="849" w:bottom="993" w:left="156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FA3"/>
    <w:multiLevelType w:val="hybridMultilevel"/>
    <w:tmpl w:val="FCF4C05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9F2199"/>
    <w:multiLevelType w:val="hybridMultilevel"/>
    <w:tmpl w:val="57D26CA6"/>
    <w:lvl w:ilvl="0" w:tplc="9D2C25FA">
      <w:start w:val="1"/>
      <w:numFmt w:val="decimal"/>
      <w:lvlText w:val="%1."/>
      <w:lvlJc w:val="left"/>
      <w:pPr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2B01473"/>
    <w:multiLevelType w:val="hybridMultilevel"/>
    <w:tmpl w:val="48EACA0C"/>
    <w:lvl w:ilvl="0" w:tplc="2FF06572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47C0B47"/>
    <w:multiLevelType w:val="hybridMultilevel"/>
    <w:tmpl w:val="B112B0E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AFF6DEB"/>
    <w:multiLevelType w:val="hybridMultilevel"/>
    <w:tmpl w:val="39748966"/>
    <w:lvl w:ilvl="0" w:tplc="39B06B36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5">
    <w:nsid w:val="1E7F2146"/>
    <w:multiLevelType w:val="multilevel"/>
    <w:tmpl w:val="6CBE221A"/>
    <w:lvl w:ilvl="0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6">
    <w:nsid w:val="20B62AC6"/>
    <w:multiLevelType w:val="hybridMultilevel"/>
    <w:tmpl w:val="687E0390"/>
    <w:lvl w:ilvl="0" w:tplc="BD5ADE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3800BE0"/>
    <w:multiLevelType w:val="multilevel"/>
    <w:tmpl w:val="D0585610"/>
    <w:lvl w:ilvl="0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8">
    <w:nsid w:val="2A9670BD"/>
    <w:multiLevelType w:val="multilevel"/>
    <w:tmpl w:val="39748966"/>
    <w:lvl w:ilvl="0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9">
    <w:nsid w:val="30E05135"/>
    <w:multiLevelType w:val="hybridMultilevel"/>
    <w:tmpl w:val="6CBE221A"/>
    <w:lvl w:ilvl="0" w:tplc="C038CB6C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0">
    <w:nsid w:val="31815A1E"/>
    <w:multiLevelType w:val="hybridMultilevel"/>
    <w:tmpl w:val="430C78D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3B14F57"/>
    <w:multiLevelType w:val="hybridMultilevel"/>
    <w:tmpl w:val="F3444178"/>
    <w:lvl w:ilvl="0" w:tplc="78A2424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2">
    <w:nsid w:val="34724631"/>
    <w:multiLevelType w:val="hybridMultilevel"/>
    <w:tmpl w:val="22DCC48E"/>
    <w:lvl w:ilvl="0" w:tplc="7B1094A6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>
    <w:nsid w:val="3BB973A9"/>
    <w:multiLevelType w:val="hybridMultilevel"/>
    <w:tmpl w:val="388E2DEE"/>
    <w:lvl w:ilvl="0" w:tplc="B0B47B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F531B3E"/>
    <w:multiLevelType w:val="multilevel"/>
    <w:tmpl w:val="1AB88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02B73B1"/>
    <w:multiLevelType w:val="hybridMultilevel"/>
    <w:tmpl w:val="67CEB3A0"/>
    <w:lvl w:ilvl="0" w:tplc="7570A826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>
    <w:nsid w:val="406811EE"/>
    <w:multiLevelType w:val="hybridMultilevel"/>
    <w:tmpl w:val="94CE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DC7DAA"/>
    <w:multiLevelType w:val="hybridMultilevel"/>
    <w:tmpl w:val="67768286"/>
    <w:lvl w:ilvl="0" w:tplc="E480942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8">
    <w:nsid w:val="40E6031C"/>
    <w:multiLevelType w:val="hybridMultilevel"/>
    <w:tmpl w:val="D0585610"/>
    <w:lvl w:ilvl="0" w:tplc="051AF564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9">
    <w:nsid w:val="41522972"/>
    <w:multiLevelType w:val="hybridMultilevel"/>
    <w:tmpl w:val="4B2AF7B4"/>
    <w:lvl w:ilvl="0" w:tplc="BD5ADE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3931316"/>
    <w:multiLevelType w:val="multilevel"/>
    <w:tmpl w:val="B82874EC"/>
    <w:lvl w:ilvl="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57D2092"/>
    <w:multiLevelType w:val="multilevel"/>
    <w:tmpl w:val="6776828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2">
    <w:nsid w:val="46D52A72"/>
    <w:multiLevelType w:val="multilevel"/>
    <w:tmpl w:val="F3444178"/>
    <w:lvl w:ilvl="0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3">
    <w:nsid w:val="53D73443"/>
    <w:multiLevelType w:val="hybridMultilevel"/>
    <w:tmpl w:val="3E663A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7581BEC"/>
    <w:multiLevelType w:val="hybridMultilevel"/>
    <w:tmpl w:val="B6B23840"/>
    <w:lvl w:ilvl="0" w:tplc="051AF564">
      <w:start w:val="1"/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F3474"/>
    <w:multiLevelType w:val="hybridMultilevel"/>
    <w:tmpl w:val="D4A0A61E"/>
    <w:lvl w:ilvl="0" w:tplc="FC0ACA68">
      <w:start w:val="1"/>
      <w:numFmt w:val="decimal"/>
      <w:lvlText w:val="%1.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BCA2D95"/>
    <w:multiLevelType w:val="hybridMultilevel"/>
    <w:tmpl w:val="0A20C8BC"/>
    <w:lvl w:ilvl="0" w:tplc="76364F7E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>
    <w:nsid w:val="5C2A7DC6"/>
    <w:multiLevelType w:val="hybridMultilevel"/>
    <w:tmpl w:val="B2061BF6"/>
    <w:lvl w:ilvl="0" w:tplc="523C4786">
      <w:start w:val="1"/>
      <w:numFmt w:val="bullet"/>
      <w:lvlText w:val=""/>
      <w:lvlJc w:val="left"/>
      <w:pPr>
        <w:tabs>
          <w:tab w:val="num" w:pos="709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7"/>
  </w:num>
  <w:num w:numId="4">
    <w:abstractNumId w:val="17"/>
  </w:num>
  <w:num w:numId="5">
    <w:abstractNumId w:val="21"/>
  </w:num>
  <w:num w:numId="6">
    <w:abstractNumId w:val="9"/>
  </w:num>
  <w:num w:numId="7">
    <w:abstractNumId w:val="5"/>
  </w:num>
  <w:num w:numId="8">
    <w:abstractNumId w:val="11"/>
  </w:num>
  <w:num w:numId="9">
    <w:abstractNumId w:val="22"/>
  </w:num>
  <w:num w:numId="10">
    <w:abstractNumId w:val="4"/>
  </w:num>
  <w:num w:numId="11">
    <w:abstractNumId w:val="8"/>
  </w:num>
  <w:num w:numId="12">
    <w:abstractNumId w:val="27"/>
  </w:num>
  <w:num w:numId="13">
    <w:abstractNumId w:val="25"/>
  </w:num>
  <w:num w:numId="14">
    <w:abstractNumId w:val="14"/>
  </w:num>
  <w:num w:numId="15">
    <w:abstractNumId w:val="20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6"/>
  </w:num>
  <w:num w:numId="21">
    <w:abstractNumId w:val="16"/>
  </w:num>
  <w:num w:numId="22">
    <w:abstractNumId w:val="19"/>
  </w:num>
  <w:num w:numId="23">
    <w:abstractNumId w:val="23"/>
  </w:num>
  <w:num w:numId="24">
    <w:abstractNumId w:val="3"/>
  </w:num>
  <w:num w:numId="25">
    <w:abstractNumId w:val="2"/>
  </w:num>
  <w:num w:numId="26">
    <w:abstractNumId w:val="15"/>
  </w:num>
  <w:num w:numId="27">
    <w:abstractNumId w:val="12"/>
  </w:num>
  <w:num w:numId="28">
    <w:abstractNumId w:val="26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A7B"/>
    <w:rsid w:val="00017DB3"/>
    <w:rsid w:val="0002025C"/>
    <w:rsid w:val="00023179"/>
    <w:rsid w:val="00025D70"/>
    <w:rsid w:val="000708CA"/>
    <w:rsid w:val="0007329C"/>
    <w:rsid w:val="00085D9D"/>
    <w:rsid w:val="00092CCB"/>
    <w:rsid w:val="00094F4C"/>
    <w:rsid w:val="000A1752"/>
    <w:rsid w:val="000B05DB"/>
    <w:rsid w:val="000B35CE"/>
    <w:rsid w:val="000B38A6"/>
    <w:rsid w:val="000F5C74"/>
    <w:rsid w:val="00122B1A"/>
    <w:rsid w:val="00123631"/>
    <w:rsid w:val="0013121C"/>
    <w:rsid w:val="00134B27"/>
    <w:rsid w:val="0015115C"/>
    <w:rsid w:val="00156F58"/>
    <w:rsid w:val="00185483"/>
    <w:rsid w:val="001C3E49"/>
    <w:rsid w:val="001C6C62"/>
    <w:rsid w:val="001D2C6B"/>
    <w:rsid w:val="001D7CA2"/>
    <w:rsid w:val="001E05B0"/>
    <w:rsid w:val="001F0656"/>
    <w:rsid w:val="001F62C6"/>
    <w:rsid w:val="00226E02"/>
    <w:rsid w:val="00227F09"/>
    <w:rsid w:val="00233634"/>
    <w:rsid w:val="0024308E"/>
    <w:rsid w:val="00246D4A"/>
    <w:rsid w:val="002471A3"/>
    <w:rsid w:val="00251185"/>
    <w:rsid w:val="002578B1"/>
    <w:rsid w:val="00271895"/>
    <w:rsid w:val="00274E55"/>
    <w:rsid w:val="002B1C0F"/>
    <w:rsid w:val="002B73D9"/>
    <w:rsid w:val="002E629C"/>
    <w:rsid w:val="0030663A"/>
    <w:rsid w:val="003141A9"/>
    <w:rsid w:val="003146A9"/>
    <w:rsid w:val="003147D4"/>
    <w:rsid w:val="00327792"/>
    <w:rsid w:val="00353C5E"/>
    <w:rsid w:val="0036276B"/>
    <w:rsid w:val="003674C8"/>
    <w:rsid w:val="00381C87"/>
    <w:rsid w:val="003E27E9"/>
    <w:rsid w:val="003F553F"/>
    <w:rsid w:val="003F64D0"/>
    <w:rsid w:val="0040330A"/>
    <w:rsid w:val="00422172"/>
    <w:rsid w:val="00441D30"/>
    <w:rsid w:val="004864F1"/>
    <w:rsid w:val="004A23D2"/>
    <w:rsid w:val="004B4B95"/>
    <w:rsid w:val="004C7D93"/>
    <w:rsid w:val="00504388"/>
    <w:rsid w:val="00504A7B"/>
    <w:rsid w:val="005058C7"/>
    <w:rsid w:val="00514AB5"/>
    <w:rsid w:val="00552049"/>
    <w:rsid w:val="00555202"/>
    <w:rsid w:val="00585913"/>
    <w:rsid w:val="00587B27"/>
    <w:rsid w:val="005A0AC3"/>
    <w:rsid w:val="005C72C9"/>
    <w:rsid w:val="005C7FF2"/>
    <w:rsid w:val="005D274F"/>
    <w:rsid w:val="005D6246"/>
    <w:rsid w:val="00627F18"/>
    <w:rsid w:val="006460EC"/>
    <w:rsid w:val="0068308C"/>
    <w:rsid w:val="006B1DE4"/>
    <w:rsid w:val="006B47BE"/>
    <w:rsid w:val="006B50E2"/>
    <w:rsid w:val="006B5ED2"/>
    <w:rsid w:val="006D5435"/>
    <w:rsid w:val="006E7777"/>
    <w:rsid w:val="006F30B6"/>
    <w:rsid w:val="006F506B"/>
    <w:rsid w:val="00702956"/>
    <w:rsid w:val="00706486"/>
    <w:rsid w:val="007231AD"/>
    <w:rsid w:val="0072644E"/>
    <w:rsid w:val="007369E6"/>
    <w:rsid w:val="00737A3A"/>
    <w:rsid w:val="00750FFA"/>
    <w:rsid w:val="00760022"/>
    <w:rsid w:val="00777D36"/>
    <w:rsid w:val="00783D85"/>
    <w:rsid w:val="00791A46"/>
    <w:rsid w:val="00794866"/>
    <w:rsid w:val="007958DF"/>
    <w:rsid w:val="007977BC"/>
    <w:rsid w:val="007B585D"/>
    <w:rsid w:val="007E0E3F"/>
    <w:rsid w:val="007E14DB"/>
    <w:rsid w:val="00810791"/>
    <w:rsid w:val="00810FB8"/>
    <w:rsid w:val="00825FC3"/>
    <w:rsid w:val="0086059F"/>
    <w:rsid w:val="00867990"/>
    <w:rsid w:val="00870421"/>
    <w:rsid w:val="00887689"/>
    <w:rsid w:val="008B74C8"/>
    <w:rsid w:val="008C59E7"/>
    <w:rsid w:val="008E1F67"/>
    <w:rsid w:val="00906D7F"/>
    <w:rsid w:val="00927AFA"/>
    <w:rsid w:val="009419AF"/>
    <w:rsid w:val="0094301A"/>
    <w:rsid w:val="009516B6"/>
    <w:rsid w:val="00955010"/>
    <w:rsid w:val="0097020C"/>
    <w:rsid w:val="00971446"/>
    <w:rsid w:val="0097609F"/>
    <w:rsid w:val="009854E0"/>
    <w:rsid w:val="0099375C"/>
    <w:rsid w:val="009B27E5"/>
    <w:rsid w:val="009B33D0"/>
    <w:rsid w:val="009C77AB"/>
    <w:rsid w:val="00A03F31"/>
    <w:rsid w:val="00A42941"/>
    <w:rsid w:val="00A445BB"/>
    <w:rsid w:val="00A44AF0"/>
    <w:rsid w:val="00A86B84"/>
    <w:rsid w:val="00AA5145"/>
    <w:rsid w:val="00AB0137"/>
    <w:rsid w:val="00AB516D"/>
    <w:rsid w:val="00AB70C6"/>
    <w:rsid w:val="00AC51FB"/>
    <w:rsid w:val="00AE0662"/>
    <w:rsid w:val="00AF05A5"/>
    <w:rsid w:val="00AF0D50"/>
    <w:rsid w:val="00AF490C"/>
    <w:rsid w:val="00B216CE"/>
    <w:rsid w:val="00B256D0"/>
    <w:rsid w:val="00B63D01"/>
    <w:rsid w:val="00B73DF0"/>
    <w:rsid w:val="00B763B0"/>
    <w:rsid w:val="00BA1556"/>
    <w:rsid w:val="00BB11CA"/>
    <w:rsid w:val="00BB3548"/>
    <w:rsid w:val="00C00C76"/>
    <w:rsid w:val="00C05C73"/>
    <w:rsid w:val="00C17E6A"/>
    <w:rsid w:val="00C53056"/>
    <w:rsid w:val="00C61D0D"/>
    <w:rsid w:val="00C6605D"/>
    <w:rsid w:val="00C75D8E"/>
    <w:rsid w:val="00C86023"/>
    <w:rsid w:val="00C90DFC"/>
    <w:rsid w:val="00C977DD"/>
    <w:rsid w:val="00CA4DAB"/>
    <w:rsid w:val="00CE432B"/>
    <w:rsid w:val="00CF1E21"/>
    <w:rsid w:val="00CF6ADF"/>
    <w:rsid w:val="00D04F1E"/>
    <w:rsid w:val="00D05F75"/>
    <w:rsid w:val="00D21C67"/>
    <w:rsid w:val="00D31503"/>
    <w:rsid w:val="00D4544C"/>
    <w:rsid w:val="00D50858"/>
    <w:rsid w:val="00D62671"/>
    <w:rsid w:val="00D672C1"/>
    <w:rsid w:val="00D741A4"/>
    <w:rsid w:val="00D80059"/>
    <w:rsid w:val="00D818BD"/>
    <w:rsid w:val="00DA5BDA"/>
    <w:rsid w:val="00DC053E"/>
    <w:rsid w:val="00E121B9"/>
    <w:rsid w:val="00E25AC2"/>
    <w:rsid w:val="00E362FF"/>
    <w:rsid w:val="00E446B8"/>
    <w:rsid w:val="00E47417"/>
    <w:rsid w:val="00E84C45"/>
    <w:rsid w:val="00E8511F"/>
    <w:rsid w:val="00E86A42"/>
    <w:rsid w:val="00E94BFB"/>
    <w:rsid w:val="00EB17C0"/>
    <w:rsid w:val="00ED30DD"/>
    <w:rsid w:val="00F03D5A"/>
    <w:rsid w:val="00F25DFD"/>
    <w:rsid w:val="00F3357D"/>
    <w:rsid w:val="00F82322"/>
    <w:rsid w:val="00FB0A59"/>
    <w:rsid w:val="00FB4413"/>
    <w:rsid w:val="00FB44E3"/>
    <w:rsid w:val="00FC0550"/>
    <w:rsid w:val="00FD251E"/>
    <w:rsid w:val="00FF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4A7B"/>
    <w:pPr>
      <w:keepNext/>
      <w:jc w:val="center"/>
      <w:outlineLvl w:val="0"/>
    </w:pPr>
    <w:rPr>
      <w:b/>
      <w:sz w:val="36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14D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uiPriority w:val="99"/>
    <w:rsid w:val="00504A7B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0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0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62C6"/>
    <w:pPr>
      <w:ind w:left="720"/>
      <w:contextualSpacing/>
    </w:pPr>
  </w:style>
  <w:style w:type="table" w:styleId="TableGrid">
    <w:name w:val="Table Grid"/>
    <w:basedOn w:val="TableNormal"/>
    <w:uiPriority w:val="99"/>
    <w:rsid w:val="00246D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971446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71446"/>
    <w:rPr>
      <w:rFonts w:cs="Times New Roman"/>
    </w:rPr>
  </w:style>
  <w:style w:type="character" w:customStyle="1" w:styleId="a">
    <w:name w:val="Знак Знак"/>
    <w:basedOn w:val="DefaultParagraphFont"/>
    <w:uiPriority w:val="99"/>
    <w:rsid w:val="000F5C7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414</TotalTime>
  <Pages>2</Pages>
  <Words>510</Words>
  <Characters>2909</Characters>
  <Application>Microsoft Office Outlook</Application>
  <DocSecurity>0</DocSecurity>
  <Lines>0</Lines>
  <Paragraphs>0</Paragraphs>
  <ScaleCrop>false</ScaleCrop>
  <Company>Администрация г.Дивногорска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subject/>
  <dc:creator>Вологдина</dc:creator>
  <cp:keywords/>
  <dc:description/>
  <cp:lastModifiedBy>Любаневич Юрий</cp:lastModifiedBy>
  <cp:revision>61</cp:revision>
  <cp:lastPrinted>2017-12-19T04:59:00Z</cp:lastPrinted>
  <dcterms:created xsi:type="dcterms:W3CDTF">2012-07-27T02:55:00Z</dcterms:created>
  <dcterms:modified xsi:type="dcterms:W3CDTF">2017-12-19T08:35:00Z</dcterms:modified>
</cp:coreProperties>
</file>